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BA6" w:rsidRDefault="00C54BA6">
      <w:pPr>
        <w:spacing w:after="120"/>
        <w:ind w:left="6747"/>
        <w:rPr>
          <w:sz w:val="16"/>
          <w:szCs w:val="16"/>
        </w:rPr>
      </w:pPr>
    </w:p>
    <w:p w:rsidR="0042643A" w:rsidRPr="00226488" w:rsidRDefault="0042643A">
      <w:pPr>
        <w:spacing w:after="120"/>
        <w:ind w:left="6747"/>
        <w:rPr>
          <w:sz w:val="16"/>
          <w:szCs w:val="16"/>
        </w:rPr>
      </w:pPr>
      <w:r>
        <w:rPr>
          <w:sz w:val="16"/>
          <w:szCs w:val="16"/>
        </w:rPr>
        <w:t>Унифицированная форма № Т-5</w:t>
      </w:r>
      <w:r w:rsidRPr="00226488">
        <w:rPr>
          <w:sz w:val="16"/>
          <w:szCs w:val="16"/>
        </w:rPr>
        <w:br/>
      </w:r>
      <w:r>
        <w:rPr>
          <w:sz w:val="16"/>
          <w:szCs w:val="16"/>
        </w:rPr>
        <w:t>Утверждена Постановлением Госкомстата</w:t>
      </w:r>
      <w:r w:rsidRPr="00226488">
        <w:rPr>
          <w:sz w:val="16"/>
          <w:szCs w:val="16"/>
        </w:rPr>
        <w:t xml:space="preserve"> </w:t>
      </w:r>
      <w:r>
        <w:rPr>
          <w:sz w:val="16"/>
          <w:szCs w:val="16"/>
        </w:rPr>
        <w:t>России</w:t>
      </w:r>
      <w:r w:rsidRPr="00226488">
        <w:rPr>
          <w:sz w:val="16"/>
          <w:szCs w:val="16"/>
        </w:rPr>
        <w:br/>
      </w:r>
      <w:r>
        <w:rPr>
          <w:sz w:val="16"/>
          <w:szCs w:val="16"/>
        </w:rPr>
        <w:t>от 0</w:t>
      </w:r>
      <w:r w:rsidRPr="00226488">
        <w:rPr>
          <w:sz w:val="16"/>
          <w:szCs w:val="16"/>
        </w:rPr>
        <w:t>5</w:t>
      </w:r>
      <w:r>
        <w:rPr>
          <w:sz w:val="16"/>
          <w:szCs w:val="16"/>
        </w:rPr>
        <w:t>.0</w:t>
      </w:r>
      <w:r w:rsidRPr="00226488">
        <w:rPr>
          <w:sz w:val="16"/>
          <w:szCs w:val="16"/>
        </w:rPr>
        <w:t>1</w:t>
      </w:r>
      <w:r>
        <w:rPr>
          <w:sz w:val="16"/>
          <w:szCs w:val="16"/>
        </w:rPr>
        <w:t>.</w:t>
      </w:r>
      <w:r w:rsidRPr="00226488">
        <w:rPr>
          <w:sz w:val="16"/>
          <w:szCs w:val="16"/>
        </w:rPr>
        <w:t>20</w:t>
      </w:r>
      <w:r>
        <w:rPr>
          <w:sz w:val="16"/>
          <w:szCs w:val="16"/>
        </w:rPr>
        <w:t>0</w:t>
      </w:r>
      <w:r w:rsidRPr="00226488">
        <w:rPr>
          <w:sz w:val="16"/>
          <w:szCs w:val="16"/>
        </w:rPr>
        <w:t>4</w:t>
      </w:r>
      <w:r>
        <w:rPr>
          <w:sz w:val="16"/>
          <w:szCs w:val="16"/>
        </w:rPr>
        <w:t xml:space="preserve"> № </w:t>
      </w:r>
      <w:r w:rsidRPr="00226488">
        <w:rPr>
          <w:sz w:val="16"/>
          <w:szCs w:val="16"/>
        </w:rPr>
        <w:t>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29"/>
        <w:gridCol w:w="426"/>
        <w:gridCol w:w="1134"/>
        <w:gridCol w:w="1417"/>
      </w:tblGrid>
      <w:tr w:rsidR="0042643A"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A" w:rsidRDefault="0042643A">
            <w:pPr>
              <w:jc w:val="center"/>
            </w:pPr>
            <w:r>
              <w:t>Код</w:t>
            </w:r>
          </w:p>
        </w:tc>
      </w:tr>
      <w:tr w:rsidR="0042643A"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>
            <w:r>
              <w:t>Форма по 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3A" w:rsidRDefault="0042643A">
            <w:pPr>
              <w:jc w:val="center"/>
            </w:pPr>
            <w:r>
              <w:t>0301004</w:t>
            </w:r>
          </w:p>
        </w:tc>
      </w:tr>
      <w:tr w:rsidR="0042643A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43A" w:rsidRPr="00322CAD" w:rsidRDefault="0042643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>
            <w:pPr>
              <w:ind w:left="198"/>
            </w:pPr>
            <w:r>
              <w:t>по ОКПО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3A" w:rsidRDefault="0042643A">
            <w:pPr>
              <w:jc w:val="center"/>
            </w:pPr>
          </w:p>
        </w:tc>
      </w:tr>
    </w:tbl>
    <w:p w:rsidR="0042643A" w:rsidRDefault="0042643A">
      <w:pPr>
        <w:spacing w:after="240"/>
        <w:ind w:left="2552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1842"/>
        <w:gridCol w:w="1843"/>
      </w:tblGrid>
      <w:tr w:rsidR="0042643A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ind w:right="113"/>
              <w:jc w:val="right"/>
            </w:pPr>
          </w:p>
        </w:tc>
        <w:tc>
          <w:tcPr>
            <w:tcW w:w="1842" w:type="dxa"/>
          </w:tcPr>
          <w:p w:rsidR="0042643A" w:rsidRDefault="0042643A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vAlign w:val="center"/>
          </w:tcPr>
          <w:p w:rsidR="0042643A" w:rsidRDefault="0042643A">
            <w:pPr>
              <w:jc w:val="center"/>
            </w:pPr>
            <w:r>
              <w:t>Дата</w:t>
            </w:r>
            <w:r>
              <w:rPr>
                <w:lang w:val="en-US"/>
              </w:rPr>
              <w:t xml:space="preserve"> </w:t>
            </w:r>
            <w:r>
              <w:t>составления</w:t>
            </w:r>
          </w:p>
        </w:tc>
      </w:tr>
      <w:tr w:rsidR="0042643A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842" w:type="dxa"/>
          </w:tcPr>
          <w:p w:rsidR="0042643A" w:rsidRDefault="004264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2643A" w:rsidRDefault="004264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2643A" w:rsidRDefault="0042643A">
      <w:pPr>
        <w:spacing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 w:rsidRPr="00226488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>о переводе работника на другую работу</w:t>
      </w:r>
    </w:p>
    <w:tbl>
      <w:tblPr>
        <w:tblW w:w="0" w:type="auto"/>
        <w:tblInd w:w="3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850"/>
        <w:gridCol w:w="2126"/>
      </w:tblGrid>
      <w:tr w:rsidR="0042643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2126" w:type="dxa"/>
          </w:tcPr>
          <w:p w:rsidR="0042643A" w:rsidRDefault="0042643A">
            <w:pPr>
              <w:jc w:val="center"/>
            </w:pPr>
            <w:r>
              <w:t>Дата</w:t>
            </w:r>
          </w:p>
        </w:tc>
      </w:tr>
      <w:tr w:rsidR="0042643A">
        <w:trPr>
          <w:cantSplit/>
          <w:trHeight w:val="2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643A" w:rsidRDefault="004264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Перевести на другую работу</w:t>
            </w:r>
          </w:p>
        </w:tc>
        <w:tc>
          <w:tcPr>
            <w:tcW w:w="850" w:type="dxa"/>
          </w:tcPr>
          <w:p w:rsidR="0042643A" w:rsidRDefault="0042643A">
            <w:pPr>
              <w:jc w:val="center"/>
            </w:pPr>
            <w:r>
              <w:t>с</w:t>
            </w:r>
          </w:p>
        </w:tc>
        <w:tc>
          <w:tcPr>
            <w:tcW w:w="2126" w:type="dxa"/>
          </w:tcPr>
          <w:p w:rsidR="0042643A" w:rsidRDefault="0042643A">
            <w:pPr>
              <w:jc w:val="center"/>
            </w:pPr>
          </w:p>
        </w:tc>
      </w:tr>
      <w:tr w:rsidR="0042643A">
        <w:trPr>
          <w:cantSplit/>
          <w:trHeight w:val="2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850" w:type="dxa"/>
          </w:tcPr>
          <w:p w:rsidR="0042643A" w:rsidRDefault="0042643A">
            <w:pPr>
              <w:jc w:val="center"/>
            </w:pPr>
            <w:r>
              <w:t>по</w:t>
            </w:r>
          </w:p>
        </w:tc>
        <w:tc>
          <w:tcPr>
            <w:tcW w:w="2126" w:type="dxa"/>
          </w:tcPr>
          <w:p w:rsidR="0042643A" w:rsidRDefault="0042643A">
            <w:pPr>
              <w:jc w:val="center"/>
            </w:pPr>
          </w:p>
        </w:tc>
      </w:tr>
    </w:tbl>
    <w:p w:rsidR="0042643A" w:rsidRDefault="0042643A">
      <w:pPr>
        <w:rPr>
          <w:lang w:val="en-US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0"/>
        <w:gridCol w:w="2126"/>
      </w:tblGrid>
      <w:tr w:rsidR="0042643A">
        <w:tc>
          <w:tcPr>
            <w:tcW w:w="8080" w:type="dxa"/>
            <w:tcBorders>
              <w:top w:val="nil"/>
              <w:left w:val="nil"/>
              <w:bottom w:val="nil"/>
            </w:tcBorders>
          </w:tcPr>
          <w:p w:rsidR="0042643A" w:rsidRDefault="0042643A">
            <w:pPr>
              <w:rPr>
                <w:lang w:val="en-US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:rsidR="0042643A" w:rsidRDefault="0042643A">
            <w:pPr>
              <w:jc w:val="center"/>
            </w:pPr>
            <w:r>
              <w:t>Табельный номер</w:t>
            </w:r>
          </w:p>
        </w:tc>
      </w:tr>
      <w:tr w:rsidR="0042643A">
        <w:tc>
          <w:tcPr>
            <w:tcW w:w="8080" w:type="dxa"/>
            <w:tcBorders>
              <w:top w:val="nil"/>
              <w:left w:val="nil"/>
            </w:tcBorders>
          </w:tcPr>
          <w:p w:rsidR="0042643A" w:rsidRDefault="0042643A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</w:tcPr>
          <w:p w:rsidR="0042643A" w:rsidRDefault="0042643A">
            <w:pPr>
              <w:jc w:val="center"/>
              <w:rPr>
                <w:lang w:val="en-US"/>
              </w:rPr>
            </w:pPr>
          </w:p>
        </w:tc>
      </w:tr>
    </w:tbl>
    <w:p w:rsidR="0042643A" w:rsidRDefault="0042643A">
      <w:pPr>
        <w:ind w:right="212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p w:rsidR="0042643A" w:rsidRDefault="0042643A">
      <w:pPr>
        <w:pBdr>
          <w:bottom w:val="single" w:sz="4" w:space="1" w:color="auto"/>
        </w:pBdr>
        <w:jc w:val="center"/>
      </w:pPr>
    </w:p>
    <w:p w:rsidR="0042643A" w:rsidRDefault="0042643A">
      <w:pPr>
        <w:rPr>
          <w:sz w:val="2"/>
          <w:szCs w:val="2"/>
        </w:rPr>
      </w:pPr>
    </w:p>
    <w:p w:rsidR="0042643A" w:rsidRDefault="0042643A">
      <w:pPr>
        <w:spacing w:after="120"/>
        <w:jc w:val="center"/>
        <w:rPr>
          <w:sz w:val="16"/>
          <w:szCs w:val="16"/>
        </w:rPr>
      </w:pPr>
      <w:r>
        <w:rPr>
          <w:sz w:val="16"/>
          <w:szCs w:val="16"/>
        </w:rPr>
        <w:t>(вид перевода (постоянно, временно))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8646"/>
      </w:tblGrid>
      <w:tr w:rsidR="0042643A">
        <w:trPr>
          <w:cantSplit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643A" w:rsidRDefault="0042643A">
            <w:pPr>
              <w:jc w:val="center"/>
            </w:pPr>
            <w:r>
              <w:t>Прежнее место</w:t>
            </w:r>
            <w:r>
              <w:rPr>
                <w:lang w:val="en-US"/>
              </w:rPr>
              <w:t xml:space="preserve"> </w:t>
            </w:r>
            <w:r>
              <w:t>работы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2643A" w:rsidRDefault="0042643A">
            <w:pPr>
              <w:jc w:val="center"/>
            </w:pPr>
          </w:p>
        </w:tc>
      </w:tr>
      <w:tr w:rsidR="0042643A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8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42643A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2643A" w:rsidRDefault="0042643A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42643A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8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</w:tbl>
    <w:p w:rsidR="0042643A" w:rsidRDefault="0042643A">
      <w:pPr>
        <w:pBdr>
          <w:bottom w:val="single" w:sz="4" w:space="1" w:color="auto"/>
        </w:pBdr>
        <w:spacing w:before="120"/>
        <w:jc w:val="center"/>
      </w:pPr>
    </w:p>
    <w:p w:rsidR="0042643A" w:rsidRDefault="0042643A">
      <w:pPr>
        <w:rPr>
          <w:sz w:val="2"/>
          <w:szCs w:val="2"/>
        </w:rPr>
      </w:pPr>
    </w:p>
    <w:p w:rsidR="0042643A" w:rsidRDefault="0042643A">
      <w:pPr>
        <w:ind w:left="5213"/>
        <w:rPr>
          <w:sz w:val="16"/>
          <w:szCs w:val="16"/>
        </w:rPr>
      </w:pPr>
      <w:r>
        <w:rPr>
          <w:sz w:val="16"/>
          <w:szCs w:val="16"/>
        </w:rPr>
        <w:t>(причина перевода)</w:t>
      </w:r>
    </w:p>
    <w:p w:rsidR="0042643A" w:rsidRDefault="0042643A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2551"/>
        <w:gridCol w:w="4394"/>
        <w:gridCol w:w="567"/>
        <w:gridCol w:w="567"/>
        <w:gridCol w:w="567"/>
      </w:tblGrid>
      <w:tr w:rsidR="0042643A">
        <w:trPr>
          <w:cantSplit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643A" w:rsidRDefault="0042643A">
            <w:pPr>
              <w:jc w:val="center"/>
            </w:pPr>
            <w:r>
              <w:t>Новое место</w:t>
            </w:r>
          </w:p>
          <w:p w:rsidR="0042643A" w:rsidRDefault="0042643A">
            <w:pPr>
              <w:jc w:val="center"/>
              <w:rPr>
                <w:sz w:val="22"/>
                <w:szCs w:val="22"/>
              </w:rPr>
            </w:pPr>
            <w:r>
              <w:t>работы</w:t>
            </w:r>
          </w:p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2643A" w:rsidRDefault="0042643A">
            <w:pPr>
              <w:jc w:val="center"/>
            </w:pPr>
          </w:p>
        </w:tc>
      </w:tr>
      <w:tr w:rsidR="0042643A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42643A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2643A" w:rsidRDefault="0042643A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42643A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42643A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2643A" w:rsidRDefault="0042643A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42643A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/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643A" w:rsidRDefault="0042643A">
            <w:pPr>
              <w:spacing w:before="80"/>
              <w:ind w:left="57"/>
            </w:pPr>
            <w:r>
              <w:t>тарифная ставка (оклад)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3A" w:rsidRDefault="0042643A">
            <w:pPr>
              <w:spacing w:before="8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spacing w:before="80"/>
              <w:jc w:val="center"/>
            </w:pPr>
            <w: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3A" w:rsidRDefault="0042643A">
            <w:pPr>
              <w:spacing w:before="8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spacing w:before="80"/>
              <w:jc w:val="center"/>
            </w:pPr>
            <w:r>
              <w:t>коп.</w:t>
            </w:r>
          </w:p>
        </w:tc>
      </w:tr>
      <w:tr w:rsidR="0042643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643A" w:rsidRDefault="0042643A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</w:p>
        </w:tc>
      </w:tr>
      <w:tr w:rsidR="0042643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/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2643A" w:rsidRDefault="0042643A">
            <w:pPr>
              <w:ind w:left="57"/>
            </w:pPr>
            <w:r>
              <w:t>надбавка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43A" w:rsidRDefault="0042643A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>
            <w:pPr>
              <w:jc w:val="center"/>
            </w:pPr>
            <w: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43A" w:rsidRDefault="0042643A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>
            <w:pPr>
              <w:jc w:val="center"/>
            </w:pPr>
            <w:r>
              <w:t>коп.</w:t>
            </w:r>
          </w:p>
        </w:tc>
      </w:tr>
      <w:tr w:rsidR="0042643A">
        <w:trPr>
          <w:cantSplit/>
        </w:trPr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42643A" w:rsidRDefault="0042643A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42643A" w:rsidRDefault="0042643A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  <w:vAlign w:val="bottom"/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</w:p>
        </w:tc>
      </w:tr>
      <w:tr w:rsidR="00226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226488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rPr>
                <w:sz w:val="16"/>
                <w:szCs w:val="16"/>
              </w:rPr>
            </w:pPr>
          </w:p>
        </w:tc>
      </w:tr>
      <w:tr w:rsidR="00226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488" w:rsidRPr="009927E6" w:rsidRDefault="00226488" w:rsidP="00AD5CBC">
            <w:pPr>
              <w:ind w:left="1673"/>
            </w:pPr>
            <w:r>
              <w:t>доплата</w:t>
            </w: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</w:tcPr>
          <w:p w:rsidR="00226488" w:rsidRPr="009927E6" w:rsidRDefault="00226488" w:rsidP="00AD5CBC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26488" w:rsidRPr="009927E6" w:rsidRDefault="00226488" w:rsidP="00AD5CBC">
            <w:pPr>
              <w:jc w:val="center"/>
            </w:pPr>
            <w:r w:rsidRPr="009927E6">
              <w:t>руб.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226488" w:rsidRPr="009927E6" w:rsidRDefault="00226488" w:rsidP="00AD5CBC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26488" w:rsidRPr="009927E6" w:rsidRDefault="00226488" w:rsidP="00AD5CBC">
            <w:r w:rsidRPr="009927E6">
              <w:t>коп.</w:t>
            </w:r>
          </w:p>
        </w:tc>
      </w:tr>
      <w:tr w:rsidR="00226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:rsidR="00226488" w:rsidRDefault="00226488" w:rsidP="00AD5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B96F31">
              <w:rPr>
                <w:sz w:val="16"/>
                <w:szCs w:val="16"/>
              </w:rPr>
              <w:t>цифрами</w:t>
            </w:r>
            <w:r w:rsidR="002E2D45" w:rsidRPr="00B96F31">
              <w:rPr>
                <w:sz w:val="16"/>
                <w:szCs w:val="16"/>
              </w:rPr>
              <w:t xml:space="preserve"> или ссылкой на ЛНА</w:t>
            </w:r>
            <w:r w:rsidRPr="00B96F31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226488" w:rsidRDefault="00226488" w:rsidP="00AD5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rPr>
                <w:sz w:val="16"/>
                <w:szCs w:val="16"/>
              </w:rPr>
            </w:pPr>
          </w:p>
        </w:tc>
      </w:tr>
      <w:tr w:rsidR="006423A9" w:rsidTr="006954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3A9" w:rsidRPr="009927E6" w:rsidRDefault="006423A9" w:rsidP="00226488">
            <w:pPr>
              <w:ind w:left="1440"/>
            </w:pPr>
            <w:r w:rsidRPr="009927E6">
              <w:t>Премии и иные поощрительные выплаты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right w:val="nil"/>
            </w:tcBorders>
          </w:tcPr>
          <w:p w:rsidR="006423A9" w:rsidRPr="00C66E11" w:rsidRDefault="006423A9" w:rsidP="00E70C05">
            <w:pPr>
              <w:jc w:val="both"/>
            </w:pPr>
          </w:p>
        </w:tc>
      </w:tr>
      <w:tr w:rsidR="00226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:rsidR="00226488" w:rsidRDefault="00226488" w:rsidP="00AD5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226488" w:rsidRDefault="00226488" w:rsidP="00AD5C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26488" w:rsidRDefault="00226488" w:rsidP="00AD5CBC">
            <w:pPr>
              <w:rPr>
                <w:sz w:val="16"/>
                <w:szCs w:val="16"/>
              </w:rPr>
            </w:pPr>
          </w:p>
        </w:tc>
      </w:tr>
    </w:tbl>
    <w:p w:rsidR="0042643A" w:rsidRDefault="0042643A">
      <w:pPr>
        <w:spacing w:before="240" w:after="240"/>
        <w:rPr>
          <w:b/>
          <w:bCs/>
        </w:rPr>
      </w:pPr>
      <w:r>
        <w:rPr>
          <w:b/>
          <w:bCs/>
        </w:rPr>
        <w:t>Основание: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340"/>
        <w:gridCol w:w="227"/>
        <w:gridCol w:w="1701"/>
        <w:gridCol w:w="340"/>
        <w:gridCol w:w="340"/>
        <w:gridCol w:w="624"/>
        <w:gridCol w:w="1134"/>
        <w:gridCol w:w="2155"/>
      </w:tblGrid>
      <w:tr w:rsidR="0042643A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>
            <w:r>
              <w:t>изменение к трудовому договору от 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43A" w:rsidRDefault="0042643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>
            <w: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43A" w:rsidRDefault="0042643A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43A" w:rsidRDefault="0042643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>
            <w:pPr>
              <w:jc w:val="center"/>
            </w:pPr>
            <w:r>
              <w:t>г. 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643A" w:rsidRDefault="0042643A">
            <w:pPr>
              <w:jc w:val="center"/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3A" w:rsidRDefault="0042643A">
            <w:r>
              <w:t>; или</w:t>
            </w:r>
          </w:p>
        </w:tc>
      </w:tr>
    </w:tbl>
    <w:p w:rsidR="0042643A" w:rsidRDefault="0042643A">
      <w:pPr>
        <w:tabs>
          <w:tab w:val="center" w:pos="4962"/>
        </w:tabs>
      </w:pPr>
      <w:r>
        <w:t xml:space="preserve">другой документ  </w:t>
      </w:r>
      <w:r>
        <w:tab/>
      </w:r>
    </w:p>
    <w:p w:rsidR="0042643A" w:rsidRDefault="0042643A">
      <w:pPr>
        <w:pBdr>
          <w:top w:val="single" w:sz="4" w:space="1" w:color="auto"/>
        </w:pBdr>
        <w:ind w:left="1531" w:right="1758"/>
        <w:jc w:val="center"/>
        <w:rPr>
          <w:sz w:val="16"/>
          <w:szCs w:val="16"/>
        </w:rPr>
      </w:pPr>
      <w:r>
        <w:rPr>
          <w:sz w:val="16"/>
          <w:szCs w:val="16"/>
        </w:rPr>
        <w:t>(документ (заявление, медицинское заключение и пр.))</w:t>
      </w:r>
    </w:p>
    <w:p w:rsidR="0042643A" w:rsidRDefault="0042643A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2693"/>
        <w:gridCol w:w="142"/>
        <w:gridCol w:w="1588"/>
        <w:gridCol w:w="142"/>
        <w:gridCol w:w="2947"/>
      </w:tblGrid>
      <w:tr w:rsidR="0042643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3A" w:rsidRDefault="0042643A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3A" w:rsidRDefault="0042643A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</w:pP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3A" w:rsidRDefault="0042643A">
            <w:pPr>
              <w:jc w:val="center"/>
            </w:pPr>
          </w:p>
        </w:tc>
      </w:tr>
      <w:tr w:rsidR="0042643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785244" w:rsidRPr="002E2D45" w:rsidRDefault="00785244" w:rsidP="00785244">
      <w:pPr>
        <w:jc w:val="right"/>
        <w:rPr>
          <w:strike/>
          <w:sz w:val="16"/>
          <w:szCs w:val="16"/>
        </w:rPr>
      </w:pPr>
      <w:bookmarkStart w:id="0" w:name="_GoBack"/>
      <w:bookmarkEnd w:id="0"/>
    </w:p>
    <w:p w:rsidR="0042643A" w:rsidRDefault="0042643A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4"/>
        <w:gridCol w:w="1729"/>
        <w:gridCol w:w="283"/>
        <w:gridCol w:w="340"/>
        <w:gridCol w:w="227"/>
        <w:gridCol w:w="1786"/>
        <w:gridCol w:w="312"/>
        <w:gridCol w:w="340"/>
        <w:gridCol w:w="255"/>
      </w:tblGrid>
      <w:tr w:rsidR="0042643A">
        <w:trPr>
          <w:cantSplit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b/>
                <w:bCs/>
              </w:rPr>
            </w:pPr>
            <w:r>
              <w:rPr>
                <w:b/>
                <w:bCs/>
              </w:rPr>
              <w:t>С приказом (распоряжением) работник ознакомлен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3A" w:rsidRDefault="0042643A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3A" w:rsidRDefault="0042643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r>
              <w:t>”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3A" w:rsidRDefault="0042643A">
            <w:pPr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3A" w:rsidRDefault="0042643A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right"/>
            </w:pPr>
            <w:r>
              <w:t>г.</w:t>
            </w:r>
          </w:p>
        </w:tc>
      </w:tr>
      <w:tr w:rsidR="0042643A">
        <w:trPr>
          <w:cantSplit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sz w:val="14"/>
                <w:szCs w:val="1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sz w:val="14"/>
                <w:szCs w:val="1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rPr>
                <w:sz w:val="14"/>
                <w:szCs w:val="1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2643A" w:rsidRDefault="0042643A">
            <w:pPr>
              <w:jc w:val="right"/>
              <w:rPr>
                <w:sz w:val="14"/>
                <w:szCs w:val="14"/>
              </w:rPr>
            </w:pPr>
          </w:p>
        </w:tc>
      </w:tr>
    </w:tbl>
    <w:p w:rsidR="0042643A" w:rsidRDefault="0042643A"/>
    <w:p w:rsidR="00C54BA6" w:rsidRDefault="00C54BA6"/>
    <w:sectPr w:rsidR="00C54BA6">
      <w:headerReference w:type="default" r:id="rId6"/>
      <w:pgSz w:w="11906" w:h="16838"/>
      <w:pgMar w:top="850" w:right="567" w:bottom="567" w:left="1134" w:header="397" w:footer="283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453" w:rsidRDefault="009F5453">
      <w:r>
        <w:separator/>
      </w:r>
    </w:p>
  </w:endnote>
  <w:endnote w:type="continuationSeparator" w:id="0">
    <w:p w:rsidR="009F5453" w:rsidRDefault="009F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453" w:rsidRDefault="009F5453">
      <w:r>
        <w:separator/>
      </w:r>
    </w:p>
  </w:footnote>
  <w:footnote w:type="continuationSeparator" w:id="0">
    <w:p w:rsidR="009F5453" w:rsidRDefault="009F5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BA6" w:rsidRDefault="00C54BA6" w:rsidP="00C54BA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F81"/>
    <w:rsid w:val="000C4F81"/>
    <w:rsid w:val="001360AD"/>
    <w:rsid w:val="001909C5"/>
    <w:rsid w:val="00226488"/>
    <w:rsid w:val="002A3868"/>
    <w:rsid w:val="002E2D45"/>
    <w:rsid w:val="00322CAD"/>
    <w:rsid w:val="00420F3C"/>
    <w:rsid w:val="0042643A"/>
    <w:rsid w:val="004A3EF0"/>
    <w:rsid w:val="00522757"/>
    <w:rsid w:val="00636CC6"/>
    <w:rsid w:val="006423A9"/>
    <w:rsid w:val="0069542B"/>
    <w:rsid w:val="006B5ACF"/>
    <w:rsid w:val="006C7D6C"/>
    <w:rsid w:val="00785244"/>
    <w:rsid w:val="00796737"/>
    <w:rsid w:val="008026C0"/>
    <w:rsid w:val="009233D6"/>
    <w:rsid w:val="00931FDA"/>
    <w:rsid w:val="009927E6"/>
    <w:rsid w:val="009F5453"/>
    <w:rsid w:val="00A90904"/>
    <w:rsid w:val="00AD5CBC"/>
    <w:rsid w:val="00B96F31"/>
    <w:rsid w:val="00BE758B"/>
    <w:rsid w:val="00C54BA6"/>
    <w:rsid w:val="00C66E11"/>
    <w:rsid w:val="00D3263A"/>
    <w:rsid w:val="00E70C05"/>
    <w:rsid w:val="00ED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BD6C4B4-24E6-4F39-A6FA-DD81C012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BE758B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E758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ova_mv\AppData\Local\Temp\v8_DCF1_12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v8_DCF1_12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Т-5</vt:lpstr>
    </vt:vector>
  </TitlesOfParts>
  <Company>КонсультантПлюс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Т-5</dc:title>
  <dc:subject/>
  <dc:creator>Петрова Мария Владимировна</dc:creator>
  <cp:keywords/>
  <dc:description/>
  <cp:lastModifiedBy>Белорукова Оксана Тадеушевна</cp:lastModifiedBy>
  <cp:revision>4</cp:revision>
  <dcterms:created xsi:type="dcterms:W3CDTF">2025-01-20T07:54:00Z</dcterms:created>
  <dcterms:modified xsi:type="dcterms:W3CDTF">2025-01-20T08:46:00Z</dcterms:modified>
</cp:coreProperties>
</file>